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DB" w:rsidRDefault="00D73EDB" w:rsidP="00D73E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SWYFTE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D73EDB" w:rsidRDefault="00D73EDB" w:rsidP="00D73E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Keevil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Wick, Wiltshire.</w:t>
      </w:r>
    </w:p>
    <w:p w:rsidR="00D73EDB" w:rsidRDefault="00D73EDB" w:rsidP="00D73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EDB" w:rsidRDefault="00D73EDB" w:rsidP="00D73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EDB" w:rsidRDefault="00D73EDB" w:rsidP="00D73E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</w:t>
      </w: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held a cottage in</w:t>
      </w:r>
      <w:r>
        <w:rPr>
          <w:rFonts w:ascii="Times New Roman" w:hAnsi="Times New Roman" w:cs="Times New Roman"/>
          <w:sz w:val="24"/>
          <w:szCs w:val="24"/>
        </w:rPr>
        <w:t xml:space="preserve">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Keevil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73EDB" w:rsidRDefault="00D73EDB" w:rsidP="00D73E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864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25 - 374)</w:t>
      </w:r>
    </w:p>
    <w:p w:rsidR="00D73EDB" w:rsidRDefault="00D73EDB" w:rsidP="00D73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EDB" w:rsidRDefault="00D73EDB" w:rsidP="00D73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73EDB" w:rsidRDefault="00D73EDB" w:rsidP="00D73E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</w:p>
    <w:sectPr w:rsidR="00DD5B8A" w:rsidRPr="00D73ED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EDB" w:rsidRDefault="00D73EDB" w:rsidP="00564E3C">
      <w:pPr>
        <w:spacing w:after="0" w:line="240" w:lineRule="auto"/>
      </w:pPr>
      <w:r>
        <w:separator/>
      </w:r>
    </w:p>
  </w:endnote>
  <w:endnote w:type="continuationSeparator" w:id="0">
    <w:p w:rsidR="00D73EDB" w:rsidRDefault="00D73ED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EDB" w:rsidRDefault="00D73EDB" w:rsidP="00564E3C">
      <w:pPr>
        <w:spacing w:after="0" w:line="240" w:lineRule="auto"/>
      </w:pPr>
      <w:r>
        <w:separator/>
      </w:r>
    </w:p>
  </w:footnote>
  <w:footnote w:type="continuationSeparator" w:id="0">
    <w:p w:rsidR="00D73EDB" w:rsidRDefault="00D73EDB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DB"/>
    <w:rsid w:val="00564E3C"/>
    <w:rsid w:val="00D73ED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48471"/>
  <w15:chartTrackingRefBased/>
  <w15:docId w15:val="{980AA4DA-7DE6-4730-8A30-A6BD213D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73E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2015-10-02T16:33:00Z</dcterms:created>
  <dcterms:modified xsi:type="dcterms:W3CDTF">2015-10-02T16:34:00Z</dcterms:modified>
</cp:coreProperties>
</file>